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A4355A" w:rsidR="00C42AF6" w:rsidP="620D8E13" w:rsidRDefault="00C42AF6" w14:paraId="341B7A19" w14:textId="3170C5BA">
      <w:pPr>
        <w:pStyle w:val="Tittel"/>
        <w:rPr>
          <w:b w:val="1"/>
          <w:bCs w:val="1"/>
          <w:color w:val="F9C66B" w:themeColor="accent6"/>
          <w:sz w:val="28"/>
          <w:szCs w:val="28"/>
          <w:lang w:val="en-US"/>
        </w:rPr>
      </w:pPr>
      <w:r w:rsidRPr="7E725F1B" w:rsidR="00C42AF6">
        <w:rPr>
          <w:b w:val="1"/>
          <w:bCs w:val="1"/>
          <w:color w:val="F9C56B"/>
          <w:sz w:val="28"/>
          <w:szCs w:val="28"/>
          <w:lang w:val="en-US"/>
        </w:rPr>
        <w:t>Forpliktelseserklæring</w:t>
      </w:r>
      <w:r w:rsidRPr="7E725F1B" w:rsidR="00C42AF6">
        <w:rPr>
          <w:b w:val="1"/>
          <w:bCs w:val="1"/>
          <w:color w:val="F9C56B"/>
          <w:sz w:val="28"/>
          <w:szCs w:val="28"/>
          <w:lang w:val="en-US"/>
        </w:rPr>
        <w:t xml:space="preserve"> </w:t>
      </w:r>
      <w:r w:rsidRPr="7E725F1B" w:rsidR="00A608F3">
        <w:rPr>
          <w:b w:val="1"/>
          <w:bCs w:val="1"/>
          <w:color w:val="F9C56B"/>
          <w:sz w:val="28"/>
          <w:szCs w:val="28"/>
          <w:lang w:val="en-US"/>
        </w:rPr>
        <w:t>–</w:t>
      </w:r>
      <w:r w:rsidRPr="7E725F1B" w:rsidR="00A4355A">
        <w:rPr>
          <w:b w:val="1"/>
          <w:bCs w:val="1"/>
          <w:color w:val="F9C56B"/>
          <w:sz w:val="28"/>
          <w:szCs w:val="28"/>
          <w:lang w:val="en-US"/>
        </w:rPr>
        <w:t xml:space="preserve"> </w:t>
      </w:r>
      <w:r w:rsidRPr="7E725F1B" w:rsidR="4ED287C1">
        <w:rPr>
          <w:b w:val="1"/>
          <w:bCs w:val="1"/>
          <w:color w:val="F9C56B"/>
          <w:sz w:val="28"/>
          <w:szCs w:val="28"/>
          <w:lang w:val="en-US"/>
        </w:rPr>
        <w:t>R</w:t>
      </w:r>
      <w:r w:rsidRPr="7E725F1B" w:rsidR="00A608F3">
        <w:rPr>
          <w:b w:val="1"/>
          <w:bCs w:val="1"/>
          <w:color w:val="F9C56B"/>
          <w:sz w:val="28"/>
          <w:szCs w:val="28"/>
          <w:lang w:val="en-US"/>
        </w:rPr>
        <w:t>ammeavtale</w:t>
      </w:r>
      <w:r w:rsidRPr="7E725F1B" w:rsidR="00FF28C1">
        <w:rPr>
          <w:b w:val="1"/>
          <w:bCs w:val="1"/>
          <w:color w:val="F9C56B"/>
          <w:sz w:val="28"/>
          <w:szCs w:val="28"/>
          <w:lang w:val="en-US"/>
        </w:rPr>
        <w:t xml:space="preserve"> for</w:t>
      </w:r>
      <w:r w:rsidRPr="7E725F1B" w:rsidR="488D4BDF">
        <w:rPr>
          <w:b w:val="1"/>
          <w:bCs w:val="1"/>
          <w:color w:val="F9C56B"/>
          <w:sz w:val="28"/>
          <w:szCs w:val="28"/>
          <w:lang w:val="en-US"/>
        </w:rPr>
        <w:t xml:space="preserve"> </w:t>
      </w:r>
      <w:r w:rsidRPr="7E725F1B" w:rsidR="120247FB">
        <w:rPr>
          <w:b w:val="1"/>
          <w:bCs w:val="1"/>
          <w:color w:val="F9C56B"/>
          <w:sz w:val="28"/>
          <w:szCs w:val="28"/>
          <w:lang w:val="en-US"/>
        </w:rPr>
        <w:t>leie</w:t>
      </w:r>
      <w:r w:rsidRPr="7E725F1B" w:rsidR="120247FB">
        <w:rPr>
          <w:b w:val="1"/>
          <w:bCs w:val="1"/>
          <w:color w:val="F9C56B"/>
          <w:sz w:val="28"/>
          <w:szCs w:val="28"/>
          <w:lang w:val="en-US"/>
        </w:rPr>
        <w:t xml:space="preserve"> av </w:t>
      </w:r>
      <w:r w:rsidRPr="7E725F1B" w:rsidR="120247FB">
        <w:rPr>
          <w:b w:val="1"/>
          <w:bCs w:val="1"/>
          <w:color w:val="F9C56B"/>
          <w:sz w:val="28"/>
          <w:szCs w:val="28"/>
          <w:lang w:val="en-US"/>
        </w:rPr>
        <w:t>elektriske</w:t>
      </w:r>
      <w:r w:rsidRPr="7E725F1B" w:rsidR="120247FB">
        <w:rPr>
          <w:b w:val="1"/>
          <w:bCs w:val="1"/>
          <w:color w:val="F9C56B"/>
          <w:sz w:val="28"/>
          <w:szCs w:val="28"/>
          <w:lang w:val="en-US"/>
        </w:rPr>
        <w:t xml:space="preserve"> </w:t>
      </w:r>
      <w:r w:rsidRPr="7E725F1B" w:rsidR="120247FB">
        <w:rPr>
          <w:b w:val="1"/>
          <w:bCs w:val="1"/>
          <w:color w:val="F9C56B"/>
          <w:sz w:val="28"/>
          <w:szCs w:val="28"/>
          <w:lang w:val="en-US"/>
        </w:rPr>
        <w:t>tjenestebiler</w:t>
      </w:r>
      <w:r w:rsidRPr="7E725F1B" w:rsidR="120247FB">
        <w:rPr>
          <w:b w:val="1"/>
          <w:bCs w:val="1"/>
          <w:color w:val="F9C56B"/>
          <w:sz w:val="28"/>
          <w:szCs w:val="28"/>
          <w:lang w:val="en-US"/>
        </w:rPr>
        <w:t xml:space="preserve"> </w:t>
      </w:r>
      <w:r w:rsidRPr="7E725F1B" w:rsidR="120247FB">
        <w:rPr>
          <w:b w:val="1"/>
          <w:bCs w:val="1"/>
          <w:color w:val="F9C56B"/>
          <w:sz w:val="28"/>
          <w:szCs w:val="28"/>
          <w:lang w:val="en-US"/>
        </w:rPr>
        <w:t>til</w:t>
      </w:r>
      <w:r w:rsidRPr="7E725F1B" w:rsidR="120247FB">
        <w:rPr>
          <w:b w:val="1"/>
          <w:bCs w:val="1"/>
          <w:color w:val="F9C56B"/>
          <w:sz w:val="28"/>
          <w:szCs w:val="28"/>
          <w:lang w:val="en-US"/>
        </w:rPr>
        <w:t xml:space="preserve"> Bymiljøetaten </w:t>
      </w:r>
      <w:r w:rsidRPr="7E725F1B" w:rsidR="00FF28C1">
        <w:rPr>
          <w:b w:val="1"/>
          <w:bCs w:val="1"/>
          <w:color w:val="F9C56B"/>
          <w:sz w:val="28"/>
          <w:szCs w:val="28"/>
          <w:lang w:val="en-US"/>
        </w:rPr>
        <w:t>–</w:t>
      </w:r>
      <w:r w:rsidRPr="7E725F1B" w:rsidR="2621F5F1">
        <w:rPr>
          <w:b w:val="1"/>
          <w:bCs w:val="1"/>
          <w:color w:val="F9C56B"/>
          <w:sz w:val="28"/>
          <w:szCs w:val="28"/>
          <w:lang w:val="en-US"/>
        </w:rPr>
        <w:t xml:space="preserve"> </w:t>
      </w:r>
      <w:r w:rsidRPr="7E725F1B" w:rsidR="75DCABBF">
        <w:rPr>
          <w:b w:val="1"/>
          <w:bCs w:val="1"/>
          <w:color w:val="F9C56B"/>
          <w:sz w:val="28"/>
          <w:szCs w:val="28"/>
          <w:lang w:val="en-US"/>
        </w:rPr>
        <w:t>53</w:t>
      </w:r>
      <w:r w:rsidRPr="7E725F1B" w:rsidR="2621F5F1">
        <w:rPr>
          <w:b w:val="1"/>
          <w:bCs w:val="1"/>
          <w:color w:val="F9C56B"/>
          <w:sz w:val="28"/>
          <w:szCs w:val="28"/>
          <w:lang w:val="en-US"/>
        </w:rPr>
        <w:t>-BYM-202</w:t>
      </w:r>
      <w:r w:rsidRPr="7E725F1B" w:rsidR="62A11DE7">
        <w:rPr>
          <w:b w:val="1"/>
          <w:bCs w:val="1"/>
          <w:color w:val="F9C56B"/>
          <w:sz w:val="28"/>
          <w:szCs w:val="28"/>
          <w:lang w:val="en-US"/>
        </w:rPr>
        <w:t>6</w:t>
      </w:r>
    </w:p>
    <w:p w:rsidR="00C83E04" w:rsidP="00C83E04" w:rsidRDefault="00C83E04" w14:paraId="6D98A12B" w14:textId="77777777">
      <w:pPr>
        <w:tabs>
          <w:tab w:val="left" w:pos="2520"/>
        </w:tabs>
        <w:spacing w:after="0"/>
      </w:pPr>
    </w:p>
    <w:p w:rsidRPr="00222C85" w:rsidR="00C83E04" w:rsidP="00A03C89" w:rsidRDefault="00C83E04" w14:paraId="76884C66" w14:textId="77777777">
      <w:pPr>
        <w:tabs>
          <w:tab w:val="left" w:pos="2520"/>
        </w:tabs>
      </w:pPr>
      <w:r>
        <w:t>Jf. Forskrift om anskaffelser (FOA) §§ 16-10 og 16-11</w:t>
      </w:r>
    </w:p>
    <w:p w:rsidR="00A03C89" w:rsidP="00A03C89" w:rsidRDefault="00A03C89" w14:paraId="4FC443F3" w14:textId="7459CAF1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Pr="008620B7" w:rsidR="00686C9E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00A03C89" w:rsidRDefault="00D95801" w14:paraId="31549780" w14:textId="77777777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7E725F1B" w14:paraId="76A61CE1" w14:textId="77777777">
        <w:tc>
          <w:tcPr>
            <w:tcW w:w="7792" w:type="dxa"/>
            <w:shd w:val="clear" w:color="auto" w:fill="F9C66B" w:themeFill="accent6"/>
            <w:tcMar/>
          </w:tcPr>
          <w:p w:rsidRPr="00A4355A" w:rsidR="00C17B3B" w:rsidP="00BD3957" w:rsidRDefault="00C83E04" w14:paraId="2074FC1F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  <w:tcMar/>
          </w:tcPr>
          <w:p w:rsidRPr="00A4355A" w:rsidR="00C17B3B" w:rsidP="00BD3957" w:rsidRDefault="00C83E04" w14:paraId="2D85E250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:rsidTr="7E725F1B" w14:paraId="7CB43D88" w14:textId="77777777">
        <w:tc>
          <w:tcPr>
            <w:tcW w:w="7792" w:type="dxa"/>
            <w:tcMar/>
          </w:tcPr>
          <w:p w:rsidR="00C17B3B" w:rsidP="00BD3957" w:rsidRDefault="00C17B3B" w14:paraId="7BE8FFE9" w14:textId="07451991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 xml:space="preserve">Økonomisk og </w:t>
            </w:r>
            <w:r w:rsidR="00C17B3B">
              <w:rPr/>
              <w:t>finansiell kapasitet</w:t>
            </w:r>
          </w:p>
        </w:tc>
        <w:tc>
          <w:tcPr>
            <w:tcW w:w="1417" w:type="dxa"/>
            <w:tcMar/>
          </w:tcPr>
          <w:p w:rsidR="00C17B3B" w:rsidP="00BD3957" w:rsidRDefault="00C17B3B" w14:paraId="3FE9F23F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7E725F1B" w14:paraId="4DE8EB6D" w14:textId="77777777">
        <w:tc>
          <w:tcPr>
            <w:tcW w:w="7792" w:type="dxa"/>
            <w:tcMar/>
          </w:tcPr>
          <w:p w:rsidR="00C17B3B" w:rsidP="620D8E13" w:rsidRDefault="00C17B3B" w14:paraId="46135CAD" w14:textId="6983B672">
            <w:pPr>
              <w:tabs>
                <w:tab w:val="left" w:pos="2520"/>
              </w:tabs>
              <w:spacing w:after="0" w:line="360" w:lineRule="auto"/>
              <w:rPr>
                <w:color w:val="0070C0"/>
              </w:rPr>
            </w:pPr>
            <w:r w:rsidR="00C17B3B">
              <w:rPr/>
              <w:t>Tekniske og faglige kvalifikasjoner</w:t>
            </w:r>
            <w:r w:rsidR="00C17B3B">
              <w:rPr/>
              <w:t xml:space="preserve"> </w:t>
            </w:r>
          </w:p>
        </w:tc>
        <w:tc>
          <w:tcPr>
            <w:tcW w:w="1417" w:type="dxa"/>
            <w:tcMar/>
          </w:tcPr>
          <w:p w:rsidR="00C17B3B" w:rsidP="00BD3957" w:rsidRDefault="00C17B3B" w14:paraId="1F72F646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7E725F1B" w14:paraId="40DDE86B" w14:textId="77777777">
        <w:tc>
          <w:tcPr>
            <w:tcW w:w="7792" w:type="dxa"/>
            <w:tcMar/>
          </w:tcPr>
          <w:p w:rsidR="00C17B3B" w:rsidP="00BD3957" w:rsidRDefault="00C17B3B" w14:paraId="1DBD83DE" w14:textId="61B33BFB">
            <w:pPr>
              <w:tabs>
                <w:tab w:val="left" w:pos="2520"/>
              </w:tabs>
              <w:spacing w:after="0" w:line="360" w:lineRule="auto"/>
            </w:pPr>
            <w:r w:rsidR="5D585861">
              <w:rPr/>
              <w:t xml:space="preserve">Registrering, autorisasjon, mv. </w:t>
            </w:r>
          </w:p>
        </w:tc>
        <w:tc>
          <w:tcPr>
            <w:tcW w:w="1417" w:type="dxa"/>
            <w:tcMar/>
          </w:tcPr>
          <w:p w:rsidR="00C17B3B" w:rsidP="00BD3957" w:rsidRDefault="00C17B3B" w14:paraId="08CE6F91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Pr="008620B7" w:rsidR="008620B7" w:rsidP="620D8E13" w:rsidRDefault="005B5882" w14:paraId="58C801BE" w14:textId="0CE41CF4">
      <w:pPr>
        <w:spacing w:after="0" w:line="240" w:lineRule="auto"/>
        <w:rPr>
          <w:rFonts w:ascii="Segoe UI" w:hAnsi="Segoe UI" w:eastAsia="Times New Roman" w:cs="Segoe UI"/>
          <w:lang w:eastAsia="nb-NO"/>
        </w:rPr>
      </w:pPr>
      <w:r w:rsidR="008620B7">
        <w:rPr/>
        <w:t>Oppdragsgiver gjør oppmerksom på at d</w:t>
      </w:r>
      <w:r w:rsidR="008620B7">
        <w:rPr/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>
        <w:rPr/>
        <w:t>.</w:t>
      </w:r>
    </w:p>
    <w:p w:rsidR="00FE318A" w:rsidP="00222C85" w:rsidRDefault="00C17B3B" w14:paraId="56F5BF7C" w14:textId="77777777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Pr="00C17B3B" w:rsidR="00BD3957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:rsidR="004647A5" w:rsidP="00BD3957" w:rsidRDefault="00FE318A" w14:paraId="4C691FC2" w14:textId="7777777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77777777">
      <w:pPr>
        <w:tabs>
          <w:tab w:val="left" w:pos="2520"/>
        </w:tabs>
        <w:spacing w:after="0"/>
      </w:pPr>
      <w:r>
        <w:t>Dato</w:t>
      </w:r>
      <w:r>
        <w:tab/>
      </w:r>
      <w:r>
        <w:tab/>
      </w:r>
      <w:r>
        <w:t>Navn / tittel (har signaturrett for støttevirksomhet)</w:t>
      </w:r>
      <w:r w:rsidR="00542574">
        <w:tab/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42F82" w:rsidP="005D093C" w:rsidRDefault="00242F82" w14:paraId="7EF5B094" w14:textId="77777777">
      <w:pPr>
        <w:spacing w:after="0" w:line="240" w:lineRule="auto"/>
      </w:pPr>
      <w:r>
        <w:separator/>
      </w:r>
    </w:p>
  </w:endnote>
  <w:endnote w:type="continuationSeparator" w:id="0">
    <w:p w:rsidR="00242F82" w:rsidP="005D093C" w:rsidRDefault="00242F82" w14:paraId="113C67B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00000007" w:usb1="00000001" w:usb2="00000000" w:usb3="00000000" w:csb0="00000093" w:csb1="00000000"/>
    <w:embedRegular w:fontKey="{4D7FC737-B73C-47E7-812F-39DFDCBB4AEF}" r:id="rId1"/>
    <w:embedBold w:fontKey="{5483B450-DFA5-4EA0-B3FE-05E0A711F08F}" r:id="rId2"/>
    <w:embedItalic w:fontKey="{A436EA50-854C-4C75-88FC-BC195694E6E3}" r:id="rId3"/>
    <w:embedBoldItalic w:fontKey="{21C7639C-B451-4F23-A73F-D8AC6D973EDA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E881A3B9-B0E4-430F-8E30-5393B5C0DAF3}" r:id="rId5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0A59159C-A07B-4F46-AB93-BE560414EC71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6537F28F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07459315" w14:textId="77777777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42F82" w:rsidP="005D093C" w:rsidRDefault="00242F82" w14:paraId="5DD44AF2" w14:textId="77777777">
      <w:pPr>
        <w:spacing w:after="0" w:line="240" w:lineRule="auto"/>
      </w:pPr>
      <w:r>
        <w:separator/>
      </w:r>
    </w:p>
  </w:footnote>
  <w:footnote w:type="continuationSeparator" w:id="0">
    <w:p w:rsidR="00242F82" w:rsidP="005D093C" w:rsidRDefault="00242F82" w14:paraId="644BAD84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70DF9E56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D44A50" w:rsidRDefault="00A67238" w14:paraId="3387D78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embedTrueTypeFonts/>
  <w:hideSpellingErrors/>
  <w:hideGrammaticalError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120247FB"/>
    <w:rsid w:val="245244B4"/>
    <w:rsid w:val="2621F5F1"/>
    <w:rsid w:val="275B8C56"/>
    <w:rsid w:val="33976DD4"/>
    <w:rsid w:val="386C270D"/>
    <w:rsid w:val="3EE9E55A"/>
    <w:rsid w:val="41A7092F"/>
    <w:rsid w:val="45076EC7"/>
    <w:rsid w:val="45472850"/>
    <w:rsid w:val="488D4BDF"/>
    <w:rsid w:val="4E6C63DA"/>
    <w:rsid w:val="4E82A6E9"/>
    <w:rsid w:val="4ED287C1"/>
    <w:rsid w:val="5D585861"/>
    <w:rsid w:val="5F0D2A0B"/>
    <w:rsid w:val="620D8E13"/>
    <w:rsid w:val="62A11DE7"/>
    <w:rsid w:val="6DA9E522"/>
    <w:rsid w:val="75DCABBF"/>
    <w:rsid w:val="7E725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numbering" Target="numbering.xml" Id="rId7" /><Relationship Type="http://schemas.openxmlformats.org/officeDocument/2006/relationships/endnotes" Target="endnotes.xml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footnotes" Target="foot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webSettings" Target="webSetting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settings" Target="settings.xml" Id="rId9" /><Relationship Type="http://schemas.openxmlformats.org/officeDocument/2006/relationships/header" Target="header2.xml" Id="rId14" /><Relationship Type="http://schemas.microsoft.com/office/2016/09/relationships/commentsIds" Target="commentsIds.xml" Id="R3cee229c5d7d49bd" /><Relationship Type="http://schemas.microsoft.com/office/2011/relationships/commentsExtended" Target="commentsExtended.xml" Id="R74fa0b08c50941c7" /><Relationship Type="http://schemas.microsoft.com/office/2011/relationships/people" Target="people.xml" Id="R2d2030fe51bf49f1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234E43F103DF4E8E55E66513104A06" ma:contentTypeVersion="18" ma:contentTypeDescription="Opprett et nytt dokument." ma:contentTypeScope="" ma:versionID="1dfc413af288a73e1b57c54e0b414190">
  <xsd:schema xmlns:xsd="http://www.w3.org/2001/XMLSchema" xmlns:xs="http://www.w3.org/2001/XMLSchema" xmlns:p="http://schemas.microsoft.com/office/2006/metadata/properties" xmlns:ns2="d470e98e-1113-4845-8d86-df8e0aa7f6f0" xmlns:ns3="c7d12493-96ee-42f8-bf63-ed4e3c155821" targetNamespace="http://schemas.microsoft.com/office/2006/metadata/properties" ma:root="true" ma:fieldsID="82e612ee08f3c5b2b403e958c580c165" ns2:_="" ns3:_="">
    <xsd:import namespace="d470e98e-1113-4845-8d86-df8e0aa7f6f0"/>
    <xsd:import namespace="c7d12493-96ee-42f8-bf63-ed4e3c15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orteretternummer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70e98e-1113-4845-8d86-df8e0aa7f6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orteretternummer" ma:index="14" nillable="true" ma:displayName="Sorter etter nummer" ma:format="Dropdown" ma:internalName="Sorteretternummer" ma:percentage="FALSE">
      <xsd:simpleType>
        <xsd:restriction base="dms:Number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12493-96ee-42f8-bf63-ed4e3c1558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69fa3e6-859c-4dc3-91e7-a178f62c0fcd}" ma:internalName="TaxCatchAll" ma:showField="CatchAllData" ma:web="c7d12493-96ee-42f8-bf63-ed4e3c1558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7d12493-96ee-42f8-bf63-ed4e3c155821" xsi:nil="true"/>
    <lcf76f155ced4ddcb4097134ff3c332f xmlns="d470e98e-1113-4845-8d86-df8e0aa7f6f0">
      <Terms xmlns="http://schemas.microsoft.com/office/infopath/2007/PartnerControls"/>
    </lcf76f155ced4ddcb4097134ff3c332f>
    <Sorteretternummer xmlns="d470e98e-1113-4845-8d86-df8e0aa7f6f0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0747E6F-11FA-4072-92D1-C541FCE247AA}"/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0EF23A7-C8FC-4E1F-9AA2-7C69E363AB7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Oslo Tomt dokument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Cecilie Trehjørningen</dc:creator>
  <lastModifiedBy>Erikka Bø Håheim</lastModifiedBy>
  <revision>7</revision>
  <dcterms:created xsi:type="dcterms:W3CDTF">2023-02-08T10:28:00.0000000Z</dcterms:created>
  <dcterms:modified xsi:type="dcterms:W3CDTF">2026-05-28T08:09:22.1759046Z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0x01010044234E43F103DF4E8E55E66513104A06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</Properties>
</file>